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8E28D9" w14:textId="7BF07082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4C1C65">
        <w:rPr>
          <w:b/>
          <w:noProof/>
          <w:sz w:val="24"/>
        </w:rPr>
        <w:t>4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F87D25">
        <w:rPr>
          <w:b/>
          <w:noProof/>
          <w:sz w:val="24"/>
        </w:rPr>
        <w:t>3160</w:t>
      </w:r>
      <w:bookmarkStart w:id="0" w:name="_GoBack"/>
      <w:bookmarkEnd w:id="0"/>
    </w:p>
    <w:p w14:paraId="5DC21640" w14:textId="03CF6503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3B3DAA">
        <w:rPr>
          <w:b/>
          <w:noProof/>
          <w:sz w:val="24"/>
        </w:rPr>
        <w:t>2-10</w:t>
      </w:r>
      <w:r w:rsidR="004C1C65">
        <w:rPr>
          <w:b/>
          <w:noProof/>
          <w:sz w:val="24"/>
        </w:rPr>
        <w:t xml:space="preserve"> June</w:t>
      </w:r>
      <w:r w:rsidR="003674C0"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1C2DFFFB" w:rsidR="001E41F3" w:rsidRPr="00205FD2" w:rsidRDefault="003B3DA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205FD2">
              <w:rPr>
                <w:b/>
                <w:noProof/>
                <w:sz w:val="28"/>
              </w:rPr>
              <w:t>24.379</w:t>
            </w:r>
          </w:p>
        </w:tc>
        <w:tc>
          <w:tcPr>
            <w:tcW w:w="709" w:type="dxa"/>
          </w:tcPr>
          <w:p w14:paraId="6989E4BA" w14:textId="77777777" w:rsidR="001E41F3" w:rsidRPr="00205FD2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205FD2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4534668E" w:rsidR="001E41F3" w:rsidRPr="00410371" w:rsidRDefault="00F87D2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0591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51167252" w:rsidR="001E41F3" w:rsidRPr="00410371" w:rsidRDefault="003B3DA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205FD2">
              <w:rPr>
                <w:b/>
                <w:noProof/>
                <w:sz w:val="28"/>
              </w:rPr>
              <w:t>16.4.0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2AE1FDDA" w:rsidR="00F25D98" w:rsidRDefault="00665435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4DB61086" w:rsidR="001E41F3" w:rsidRDefault="00AD7E38">
            <w:pPr>
              <w:pStyle w:val="CRCoverPage"/>
              <w:spacing w:after="0"/>
              <w:ind w:left="100"/>
              <w:rPr>
                <w:noProof/>
              </w:rPr>
            </w:pPr>
            <w:r w:rsidRPr="0073469F">
              <w:t>10.1.1.4.1.2</w:t>
            </w:r>
            <w:r w:rsidR="0011040F">
              <w:t xml:space="preserve"> </w:t>
            </w:r>
            <w:r w:rsidR="00205FD2">
              <w:t>Correct reference to group document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6E5AF7E6" w:rsidR="001E41F3" w:rsidRDefault="006654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FirstNet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5A120CCA" w:rsidR="001E41F3" w:rsidRDefault="00570453" w:rsidP="003B3D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3B3DAA">
              <w:rPr>
                <w:noProof/>
              </w:rPr>
              <w:t>MCProtoc16</w:t>
            </w:r>
            <w:r>
              <w:rPr>
                <w:noProof/>
              </w:rPr>
              <w:fldChar w:fldCharType="end"/>
            </w:r>
            <w:r w:rsidR="003B3DAA">
              <w:rPr>
                <w:noProof/>
              </w:rPr>
              <w:t xml:space="preserve"> 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0225D870" w:rsidR="001E41F3" w:rsidRDefault="003B3D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 June</w:t>
            </w:r>
            <w:r w:rsidR="00665435">
              <w:rPr>
                <w:noProof/>
              </w:rPr>
              <w:t xml:space="preserve"> 2020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1BBD83C0" w:rsidR="001E41F3" w:rsidRDefault="003B3DA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752BC2ED" w:rsidR="001E41F3" w:rsidRDefault="006654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547A7582" w:rsidR="001E41F3" w:rsidRDefault="00443AD8" w:rsidP="00205F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Subclause </w:t>
            </w:r>
            <w:r w:rsidR="00AD7E38" w:rsidRPr="0073469F">
              <w:t>10.1.1.4.1.2</w:t>
            </w:r>
            <w:r w:rsidR="00A84123">
              <w:t xml:space="preserve"> </w:t>
            </w:r>
            <w:r w:rsidR="00205FD2">
              <w:rPr>
                <w:noProof/>
              </w:rPr>
              <w:t xml:space="preserve">refers to the group document. Since the group referenced by this procedure can be either a group for which a group document exists in the GMS or can be a regroup based on a preconfigured group, the text needs to be improved to handle both cases. 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4A995759" w:rsidR="001E41F3" w:rsidRDefault="00205FD2" w:rsidP="00971D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Text is introduced to make the term "group document" refer to either a group document retrieved from the GMS, or the group document of the pr</w:t>
            </w:r>
            <w:r w:rsidR="00080781">
              <w:rPr>
                <w:noProof/>
              </w:rPr>
              <w:t>econfigured group</w:t>
            </w:r>
            <w:r>
              <w:rPr>
                <w:noProof/>
              </w:rPr>
              <w:t>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1ECAE116" w:rsidR="001E41F3" w:rsidRDefault="00205F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procedure will not take into account regroups based on a preconfigured group that do not have their own group document in the GMS, and consequently regroups based on a preconfigured group will not be supported in the procedure.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0BE110E2" w:rsidR="001E41F3" w:rsidRDefault="00AD7E38">
            <w:pPr>
              <w:pStyle w:val="CRCoverPage"/>
              <w:spacing w:after="0"/>
              <w:ind w:left="100"/>
              <w:rPr>
                <w:noProof/>
              </w:rPr>
            </w:pPr>
            <w:r w:rsidRPr="0073469F">
              <w:t>10.1.1.4.1.2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DBDF3" w14:textId="09A1681D" w:rsidR="001E41F3" w:rsidRPr="00665435" w:rsidRDefault="00665435" w:rsidP="00665435">
      <w:pPr>
        <w:jc w:val="center"/>
        <w:rPr>
          <w:b/>
          <w:noProof/>
          <w:sz w:val="28"/>
        </w:rPr>
      </w:pPr>
      <w:r w:rsidRPr="00665435">
        <w:rPr>
          <w:b/>
          <w:noProof/>
          <w:sz w:val="28"/>
          <w:highlight w:val="cyan"/>
        </w:rPr>
        <w:lastRenderedPageBreak/>
        <w:t>* * * * * FIRST CHANGE * * * * *</w:t>
      </w:r>
    </w:p>
    <w:p w14:paraId="01641B8C" w14:textId="77777777" w:rsidR="00AD7E38" w:rsidRPr="0073469F" w:rsidRDefault="00AD7E38" w:rsidP="00AD7E38">
      <w:pPr>
        <w:pStyle w:val="Heading6"/>
      </w:pPr>
      <w:bookmarkStart w:id="3" w:name="_Toc20155900"/>
      <w:bookmarkStart w:id="4" w:name="_Toc27501057"/>
      <w:bookmarkStart w:id="5" w:name="_Toc36049183"/>
      <w:bookmarkStart w:id="6" w:name="_Toc20155693"/>
      <w:bookmarkStart w:id="7" w:name="_Toc27500848"/>
      <w:bookmarkStart w:id="8" w:name="_Toc36048973"/>
      <w:bookmarkStart w:id="9" w:name="_Toc20155691"/>
      <w:bookmarkStart w:id="10" w:name="_Toc27500846"/>
      <w:bookmarkStart w:id="11" w:name="_Toc36048971"/>
      <w:bookmarkStart w:id="12" w:name="_Toc20155654"/>
      <w:bookmarkStart w:id="13" w:name="_Toc27500809"/>
      <w:bookmarkStart w:id="14" w:name="_Toc36048934"/>
      <w:bookmarkStart w:id="15" w:name="_Toc20155599"/>
      <w:bookmarkStart w:id="16" w:name="_Toc27500754"/>
      <w:bookmarkStart w:id="17" w:name="_Toc36048879"/>
      <w:bookmarkStart w:id="18" w:name="_Toc20155546"/>
      <w:bookmarkStart w:id="19" w:name="_Toc27500701"/>
      <w:bookmarkStart w:id="20" w:name="_Toc36048826"/>
      <w:bookmarkStart w:id="21" w:name="_Toc20155648"/>
      <w:bookmarkStart w:id="22" w:name="_Toc27500803"/>
      <w:bookmarkStart w:id="23" w:name="_Toc36048928"/>
      <w:bookmarkStart w:id="24" w:name="_Toc20155649"/>
      <w:bookmarkStart w:id="25" w:name="_Toc27500804"/>
      <w:bookmarkStart w:id="26" w:name="_Toc36048929"/>
      <w:bookmarkStart w:id="27" w:name="_Toc20155652"/>
      <w:bookmarkStart w:id="28" w:name="_Toc27500807"/>
      <w:bookmarkStart w:id="29" w:name="_Toc36048932"/>
      <w:bookmarkStart w:id="30" w:name="_Toc20155674"/>
      <w:bookmarkStart w:id="31" w:name="_Toc27500829"/>
      <w:bookmarkStart w:id="32" w:name="_Toc36048954"/>
      <w:bookmarkStart w:id="33" w:name="_Toc20155675"/>
      <w:bookmarkStart w:id="34" w:name="_Toc27500830"/>
      <w:bookmarkStart w:id="35" w:name="_Toc36048955"/>
      <w:bookmarkStart w:id="36" w:name="_Toc20155682"/>
      <w:bookmarkStart w:id="37" w:name="_Toc27500837"/>
      <w:bookmarkStart w:id="38" w:name="_Toc36048962"/>
      <w:r w:rsidRPr="0073469F">
        <w:t>10.1.1.4.1.2</w:t>
      </w:r>
      <w:r w:rsidRPr="0073469F">
        <w:tab/>
        <w:t>INVITE targeted to the non-controlling MCPTT function of an MCPTT group</w:t>
      </w:r>
      <w:bookmarkEnd w:id="3"/>
      <w:bookmarkEnd w:id="4"/>
      <w:bookmarkEnd w:id="5"/>
    </w:p>
    <w:p w14:paraId="1DC6BFC7" w14:textId="77777777" w:rsidR="00AD7E38" w:rsidRDefault="00AD7E38" w:rsidP="00AD7E38">
      <w:pPr>
        <w:rPr>
          <w:ins w:id="39" w:author="Mike Dolan-1" w:date="2020-04-24T14:03:00Z"/>
        </w:rPr>
      </w:pPr>
      <w:ins w:id="40" w:author="Mike Dolan-1" w:date="2020-04-24T14:03:00Z">
        <w:r>
          <w:t>Within this subclause, the term "group document" shall be understood to mean:</w:t>
        </w:r>
      </w:ins>
    </w:p>
    <w:p w14:paraId="6CB7EDF0" w14:textId="77777777" w:rsidR="00AD7E38" w:rsidRDefault="00AD7E38">
      <w:pPr>
        <w:pStyle w:val="B1"/>
        <w:rPr>
          <w:ins w:id="41" w:author="Mike Dolan-1" w:date="2020-04-24T14:03:00Z"/>
        </w:rPr>
        <w:pPrChange w:id="42" w:author="Mike Dolan-1" w:date="2020-04-23T10:36:00Z">
          <w:pPr/>
        </w:pPrChange>
      </w:pPr>
      <w:ins w:id="43" w:author="Mike Dolan-1" w:date="2020-04-24T14:03:00Z">
        <w:r>
          <w:t>1)</w:t>
        </w:r>
        <w:r>
          <w:tab/>
        </w:r>
        <w:proofErr w:type="gramStart"/>
        <w:r>
          <w:t>in</w:t>
        </w:r>
        <w:proofErr w:type="gramEnd"/>
        <w:r>
          <w:t xml:space="preserve"> the case of a group that has its own group document in the GMS, then that group document; or</w:t>
        </w:r>
      </w:ins>
    </w:p>
    <w:p w14:paraId="672FF650" w14:textId="77777777" w:rsidR="00AD7E38" w:rsidRDefault="00AD7E38">
      <w:pPr>
        <w:pStyle w:val="B1"/>
        <w:rPr>
          <w:ins w:id="44" w:author="Mike Dolan-1" w:date="2020-04-24T14:03:00Z"/>
        </w:rPr>
        <w:pPrChange w:id="45" w:author="Mike Dolan-1" w:date="2020-04-23T10:36:00Z">
          <w:pPr/>
        </w:pPrChange>
      </w:pPr>
      <w:ins w:id="46" w:author="Mike Dolan-1" w:date="2020-04-24T14:03:00Z">
        <w:r>
          <w:t>2)</w:t>
        </w:r>
        <w:r>
          <w:tab/>
        </w:r>
        <w:proofErr w:type="gramStart"/>
        <w:r>
          <w:t>in</w:t>
        </w:r>
        <w:proofErr w:type="gramEnd"/>
        <w:r>
          <w:t xml:space="preserve"> the case of a regroup based on a preconfigured group, then </w:t>
        </w:r>
        <w:r>
          <w:rPr>
            <w:noProof/>
          </w:rPr>
          <w:t>the group document of the preconfigured group.</w:t>
        </w:r>
      </w:ins>
    </w:p>
    <w:p w14:paraId="78816DF9" w14:textId="77777777" w:rsidR="00AD7E38" w:rsidRPr="0073469F" w:rsidRDefault="00AD7E38" w:rsidP="00AD7E38">
      <w:pPr>
        <w:rPr>
          <w:rFonts w:eastAsia="SimSun"/>
        </w:rPr>
      </w:pPr>
      <w:r w:rsidRPr="0073469F">
        <w:rPr>
          <w:rFonts w:eastAsia="SimSun"/>
        </w:rPr>
        <w:t>The controlling MCPTT function:</w:t>
      </w:r>
    </w:p>
    <w:p w14:paraId="1864D86E" w14:textId="77777777" w:rsidR="00AD7E38" w:rsidRPr="0073469F" w:rsidRDefault="00AD7E38" w:rsidP="00AD7E38">
      <w:pPr>
        <w:pStyle w:val="B1"/>
        <w:rPr>
          <w:rFonts w:eastAsia="SimSun"/>
        </w:rPr>
      </w:pPr>
      <w:r w:rsidRPr="0073469F">
        <w:rPr>
          <w:rFonts w:eastAsia="SimSun"/>
        </w:rPr>
        <w:t>1)</w:t>
      </w:r>
      <w:r w:rsidRPr="0073469F">
        <w:rPr>
          <w:rFonts w:eastAsia="SimSun"/>
        </w:rPr>
        <w:tab/>
      </w:r>
      <w:proofErr w:type="gramStart"/>
      <w:r w:rsidRPr="0073469F">
        <w:rPr>
          <w:rFonts w:eastAsia="SimSun"/>
        </w:rPr>
        <w:t>shall</w:t>
      </w:r>
      <w:proofErr w:type="gramEnd"/>
      <w:r w:rsidRPr="0073469F">
        <w:rPr>
          <w:rFonts w:eastAsia="SimSun"/>
        </w:rPr>
        <w:t xml:space="preserve"> generate a SIP INVITE request as specified in subclause 6.3.3.1.2;</w:t>
      </w:r>
    </w:p>
    <w:p w14:paraId="6FCFB36C" w14:textId="77777777" w:rsidR="00AD7E38" w:rsidRPr="0073469F" w:rsidRDefault="00AD7E38" w:rsidP="00AD7E38">
      <w:pPr>
        <w:pStyle w:val="B1"/>
        <w:rPr>
          <w:rFonts w:eastAsia="SimSun"/>
        </w:rPr>
      </w:pPr>
      <w:r w:rsidRPr="0073469F">
        <w:rPr>
          <w:rFonts w:eastAsia="SimSun"/>
        </w:rPr>
        <w:t>2)</w:t>
      </w:r>
      <w:r w:rsidRPr="0073469F">
        <w:rPr>
          <w:rFonts w:eastAsia="SimSun"/>
        </w:rPr>
        <w:tab/>
      </w:r>
      <w:proofErr w:type="gramStart"/>
      <w:r w:rsidRPr="0073469F">
        <w:rPr>
          <w:rFonts w:eastAsia="SimSun"/>
        </w:rPr>
        <w:t>shall</w:t>
      </w:r>
      <w:proofErr w:type="gramEnd"/>
      <w:r w:rsidRPr="0073469F">
        <w:rPr>
          <w:rFonts w:eastAsia="SimSun"/>
        </w:rPr>
        <w:t xml:space="preserve"> set the Request-URI to the </w:t>
      </w:r>
      <w:r>
        <w:rPr>
          <w:rFonts w:eastAsia="SimSun"/>
        </w:rPr>
        <w:t>public service identity of the non-controlling MCPTT function serving the</w:t>
      </w:r>
      <w:r w:rsidRPr="0073469F">
        <w:rPr>
          <w:rFonts w:eastAsia="SimSun"/>
        </w:rPr>
        <w:t xml:space="preserve"> group </w:t>
      </w:r>
      <w:r>
        <w:rPr>
          <w:rFonts w:eastAsia="SimSun"/>
        </w:rPr>
        <w:t>identity</w:t>
      </w:r>
      <w:r w:rsidRPr="0073469F">
        <w:rPr>
          <w:rFonts w:eastAsia="SimSun"/>
        </w:rPr>
        <w:t xml:space="preserve"> of the MCPTT group owned by the partner MCPTT system;</w:t>
      </w:r>
    </w:p>
    <w:p w14:paraId="0E2330AC" w14:textId="77777777" w:rsidR="00AD7E38" w:rsidRDefault="00AD7E38" w:rsidP="00AD7E38">
      <w:pPr>
        <w:pStyle w:val="B1"/>
        <w:rPr>
          <w:rFonts w:eastAsia="SimSun"/>
        </w:rPr>
      </w:pPr>
      <w:r w:rsidRPr="0073469F">
        <w:rPr>
          <w:rFonts w:eastAsia="SimSun"/>
        </w:rPr>
        <w:t>3)</w:t>
      </w:r>
      <w:r w:rsidRPr="0073469F">
        <w:rPr>
          <w:rFonts w:eastAsia="SimSun"/>
        </w:rPr>
        <w:tab/>
      </w:r>
      <w:proofErr w:type="gramStart"/>
      <w:r w:rsidRPr="0073469F">
        <w:rPr>
          <w:rFonts w:eastAsia="SimSun"/>
        </w:rPr>
        <w:t>shall</w:t>
      </w:r>
      <w:proofErr w:type="gramEnd"/>
      <w:r w:rsidRPr="0073469F">
        <w:rPr>
          <w:rFonts w:eastAsia="SimSun"/>
        </w:rPr>
        <w:t xml:space="preserve"> set the P-Asserted-Identity to the </w:t>
      </w:r>
      <w:r>
        <w:rPr>
          <w:rFonts w:eastAsia="SimSun"/>
        </w:rPr>
        <w:t>public service identity</w:t>
      </w:r>
      <w:r w:rsidRPr="0073469F">
        <w:rPr>
          <w:rFonts w:eastAsia="SimSun"/>
        </w:rPr>
        <w:t xml:space="preserve"> of the controlling MCPTT function;</w:t>
      </w:r>
    </w:p>
    <w:p w14:paraId="770EE277" w14:textId="77777777" w:rsidR="00AD7E38" w:rsidRPr="00241854" w:rsidRDefault="00AD7E38" w:rsidP="00AD7E38">
      <w:pPr>
        <w:pStyle w:val="B1"/>
      </w:pPr>
      <w:r>
        <w:rPr>
          <w:lang w:eastAsia="ko-KR"/>
        </w:rPr>
        <w:t>4)</w:t>
      </w:r>
      <w:r>
        <w:rPr>
          <w:lang w:eastAsia="ko-KR"/>
        </w:rPr>
        <w:tab/>
      </w:r>
      <w:proofErr w:type="gramStart"/>
      <w:r>
        <w:rPr>
          <w:lang w:eastAsia="ko-KR"/>
        </w:rPr>
        <w:t>shall</w:t>
      </w:r>
      <w:proofErr w:type="gramEnd"/>
      <w:r>
        <w:rPr>
          <w:lang w:eastAsia="ko-KR"/>
        </w:rPr>
        <w:t xml:space="preserve"> include in the </w:t>
      </w:r>
      <w:r>
        <w:t>application/vnd.3gpp.mcptt-info+xml</w:t>
      </w:r>
      <w:r w:rsidRPr="0073469F">
        <w:t xml:space="preserve"> MIME body</w:t>
      </w:r>
      <w:r>
        <w:t xml:space="preserve"> in the outgoing SIP INVITE request:</w:t>
      </w:r>
    </w:p>
    <w:p w14:paraId="1112E0FA" w14:textId="77777777" w:rsidR="00AD7E38" w:rsidRDefault="00AD7E38" w:rsidP="00AD7E38">
      <w:pPr>
        <w:pStyle w:val="B2"/>
      </w:pPr>
      <w:r>
        <w:t>a)</w:t>
      </w:r>
      <w:r>
        <w:tab/>
      </w:r>
      <w:proofErr w:type="gramStart"/>
      <w:r>
        <w:t>the</w:t>
      </w:r>
      <w:proofErr w:type="gramEnd"/>
      <w:r>
        <w:t xml:space="preserve"> &lt;mcptt-request-uri&gt; element set to the group identity</w:t>
      </w:r>
      <w:r w:rsidRPr="00D920DA">
        <w:t xml:space="preserve"> </w:t>
      </w:r>
      <w:r>
        <w:t xml:space="preserve">of the MCPTT group hosted by the </w:t>
      </w:r>
      <w:r>
        <w:rPr>
          <w:rFonts w:eastAsia="SimSun"/>
        </w:rPr>
        <w:t>non-controlling MCPTT function in t</w:t>
      </w:r>
      <w:r w:rsidRPr="0073469F">
        <w:rPr>
          <w:rFonts w:eastAsia="SimSun"/>
        </w:rPr>
        <w:t>he partner MCPTT system</w:t>
      </w:r>
      <w:r>
        <w:t>; and</w:t>
      </w:r>
    </w:p>
    <w:p w14:paraId="1C4D801C" w14:textId="77777777" w:rsidR="00AD7E38" w:rsidRPr="00436CF9" w:rsidRDefault="00AD7E38" w:rsidP="00AD7E38">
      <w:pPr>
        <w:pStyle w:val="B2"/>
      </w:pPr>
      <w:r>
        <w:t>b)</w:t>
      </w:r>
      <w:r>
        <w:tab/>
      </w:r>
      <w:proofErr w:type="gramStart"/>
      <w:r>
        <w:t>the</w:t>
      </w:r>
      <w:proofErr w:type="gramEnd"/>
      <w:r>
        <w:t xml:space="preserve"> &lt;mcptt-calling-group-id&gt; element set to the group identity of the group served by the controlling MCPTT function;</w:t>
      </w:r>
    </w:p>
    <w:p w14:paraId="643868DE" w14:textId="77777777" w:rsidR="00AD7E38" w:rsidRDefault="00AD7E38" w:rsidP="00AD7E38">
      <w:pPr>
        <w:pStyle w:val="B1"/>
      </w:pPr>
      <w:r>
        <w:t>5)</w:t>
      </w:r>
      <w:r>
        <w:tab/>
      </w:r>
      <w:proofErr w:type="gramStart"/>
      <w:r>
        <w:t>shall</w:t>
      </w:r>
      <w:proofErr w:type="gramEnd"/>
      <w:r>
        <w:t xml:space="preserve"> include the </w:t>
      </w:r>
      <w:proofErr w:type="spellStart"/>
      <w:r>
        <w:t>Recv</w:t>
      </w:r>
      <w:proofErr w:type="spellEnd"/>
      <w:r>
        <w:t>-Info header field set to g.3gpp.mcptt-floor-request;</w:t>
      </w:r>
    </w:p>
    <w:p w14:paraId="631BFD6A" w14:textId="77777777" w:rsidR="00AD7E38" w:rsidRDefault="00AD7E38" w:rsidP="00AD7E38">
      <w:pPr>
        <w:pStyle w:val="B1"/>
        <w:rPr>
          <w:lang w:eastAsia="ko-KR"/>
        </w:rPr>
      </w:pPr>
      <w:r>
        <w:t>6)</w:t>
      </w:r>
      <w:r>
        <w:rPr>
          <w:lang w:eastAsia="ko-KR"/>
        </w:rPr>
        <w:tab/>
      </w:r>
      <w:proofErr w:type="gramStart"/>
      <w:r>
        <w:rPr>
          <w:lang w:val="en-US" w:eastAsia="ko-KR"/>
        </w:rPr>
        <w:t>v</w:t>
      </w:r>
      <w:proofErr w:type="spellStart"/>
      <w:r>
        <w:rPr>
          <w:lang w:eastAsia="ko-KR"/>
        </w:rPr>
        <w:t>oid</w:t>
      </w:r>
      <w:proofErr w:type="spellEnd"/>
      <w:proofErr w:type="gramEnd"/>
    </w:p>
    <w:p w14:paraId="43D5B382" w14:textId="77777777" w:rsidR="00AD7E38" w:rsidRPr="0073469F" w:rsidRDefault="00AD7E38" w:rsidP="00AD7E38">
      <w:pPr>
        <w:pStyle w:val="B1"/>
        <w:rPr>
          <w:lang w:eastAsia="ko-KR"/>
        </w:rPr>
      </w:pPr>
      <w:r>
        <w:rPr>
          <w:lang w:eastAsia="ko-KR"/>
        </w:rPr>
        <w:t>7</w:t>
      </w:r>
      <w:r w:rsidRPr="0073469F">
        <w:rPr>
          <w:lang w:eastAsia="ko-KR"/>
        </w:rPr>
        <w:t>)</w:t>
      </w:r>
      <w:r w:rsidRPr="0073469F">
        <w:rPr>
          <w:rFonts w:eastAsia="SimSun"/>
        </w:rPr>
        <w:tab/>
        <w:t>shall include in the SIP INVITE request an SDP offer based on the SDP offer in the received SIP INVITE request from the originating network</w:t>
      </w:r>
      <w:r w:rsidRPr="0073469F">
        <w:rPr>
          <w:lang w:eastAsia="ko-KR"/>
        </w:rPr>
        <w:t xml:space="preserve"> according to the procedures specified in </w:t>
      </w:r>
      <w:r w:rsidRPr="0073469F">
        <w:rPr>
          <w:rFonts w:eastAsia="SimSun"/>
        </w:rPr>
        <w:t>subclause </w:t>
      </w:r>
      <w:r w:rsidRPr="0073469F">
        <w:rPr>
          <w:lang w:eastAsia="ko-KR"/>
        </w:rPr>
        <w:t>6.3.3.1.1; and</w:t>
      </w:r>
    </w:p>
    <w:p w14:paraId="7854608F" w14:textId="77777777" w:rsidR="00AD7E38" w:rsidRPr="0073469F" w:rsidRDefault="00AD7E38" w:rsidP="00AD7E38">
      <w:pPr>
        <w:pStyle w:val="B1"/>
        <w:rPr>
          <w:rFonts w:eastAsia="SimSun"/>
        </w:rPr>
      </w:pPr>
      <w:r>
        <w:rPr>
          <w:lang w:eastAsia="ko-KR"/>
        </w:rPr>
        <w:t>8</w:t>
      </w:r>
      <w:r w:rsidRPr="0073469F">
        <w:rPr>
          <w:lang w:eastAsia="ko-KR"/>
        </w:rPr>
        <w:t>)</w:t>
      </w:r>
      <w:r w:rsidRPr="0073469F">
        <w:rPr>
          <w:rFonts w:eastAsia="SimSun"/>
        </w:rPr>
        <w:tab/>
      </w:r>
      <w:proofErr w:type="gramStart"/>
      <w:r w:rsidRPr="0073469F">
        <w:rPr>
          <w:rFonts w:eastAsia="SimSun"/>
        </w:rPr>
        <w:t>shall</w:t>
      </w:r>
      <w:proofErr w:type="gramEnd"/>
      <w:r w:rsidRPr="0073469F">
        <w:rPr>
          <w:rFonts w:eastAsia="SimSun"/>
        </w:rPr>
        <w:t xml:space="preserve"> send the SIP INVITE request towards the partner MCPTT system in accordance with </w:t>
      </w:r>
      <w:r w:rsidRPr="0073469F">
        <w:rPr>
          <w:lang w:eastAsia="ko-KR"/>
        </w:rPr>
        <w:t>3GPP TS 24.229 [4]</w:t>
      </w:r>
      <w:r w:rsidRPr="0073469F">
        <w:rPr>
          <w:rFonts w:eastAsia="SimSun"/>
        </w:rPr>
        <w:t>.</w:t>
      </w:r>
    </w:p>
    <w:p w14:paraId="58094216" w14:textId="77777777" w:rsidR="00AD7E38" w:rsidRPr="0073469F" w:rsidRDefault="00AD7E38" w:rsidP="00AD7E38">
      <w:r w:rsidRPr="0073469F">
        <w:t xml:space="preserve">Upon receiving SIP 403 </w:t>
      </w:r>
      <w:r>
        <w:t>(</w:t>
      </w:r>
      <w:r w:rsidRPr="0073469F">
        <w:t>Forbidden</w:t>
      </w:r>
      <w:r>
        <w:t>)</w:t>
      </w:r>
      <w:r w:rsidRPr="0073469F">
        <w:t xml:space="preserve"> response for the SIP INVITE request, if according to local policy and if:</w:t>
      </w:r>
    </w:p>
    <w:p w14:paraId="763934CF" w14:textId="77777777" w:rsidR="00AD7E38" w:rsidRPr="0073469F" w:rsidRDefault="00AD7E38" w:rsidP="00AD7E38">
      <w:pPr>
        <w:pStyle w:val="B1"/>
      </w:pPr>
      <w:r w:rsidRPr="0073469F">
        <w:t>1)</w:t>
      </w:r>
      <w:r w:rsidRPr="0073469F">
        <w:tab/>
      </w:r>
      <w:proofErr w:type="gramStart"/>
      <w:r w:rsidRPr="0073469F">
        <w:t>the</w:t>
      </w:r>
      <w:proofErr w:type="gramEnd"/>
      <w:r w:rsidRPr="0073469F">
        <w:t xml:space="preserve"> response contains a Warning header field with the MCPTT warning code</w:t>
      </w:r>
      <w:r w:rsidRPr="0073469F" w:rsidDel="00140AAA">
        <w:t xml:space="preserve"> </w:t>
      </w:r>
      <w:r w:rsidRPr="0073469F">
        <w:t>"128"; and</w:t>
      </w:r>
    </w:p>
    <w:p w14:paraId="0BABDBD8" w14:textId="77777777" w:rsidR="00AD7E38" w:rsidRPr="0073469F" w:rsidRDefault="00AD7E38" w:rsidP="00AD7E38">
      <w:pPr>
        <w:pStyle w:val="B1"/>
      </w:pPr>
      <w:r w:rsidRPr="0073469F">
        <w:t>2)</w:t>
      </w:r>
      <w:r w:rsidRPr="0073469F">
        <w:tab/>
        <w:t xml:space="preserve">the response contains a P-Refused-URI-List header field and an </w:t>
      </w:r>
      <w:r>
        <w:t>application/</w:t>
      </w:r>
      <w:proofErr w:type="spellStart"/>
      <w:r>
        <w:t>resource-lists+xml</w:t>
      </w:r>
      <w:proofErr w:type="spellEnd"/>
      <w:r w:rsidRPr="0073469F">
        <w:t xml:space="preserve"> MIME body as specified in IETF RFC 5318</w:t>
      </w:r>
      <w:r>
        <w:t> </w:t>
      </w:r>
      <w:r w:rsidRPr="0073469F">
        <w:t>[36];</w:t>
      </w:r>
    </w:p>
    <w:p w14:paraId="5B1D9DA5" w14:textId="77777777" w:rsidR="00AD7E38" w:rsidRPr="0073469F" w:rsidRDefault="00AD7E38" w:rsidP="00AD7E38">
      <w:pPr>
        <w:pStyle w:val="NO"/>
      </w:pPr>
      <w:r w:rsidRPr="0073469F">
        <w:t>NOTE </w:t>
      </w:r>
      <w:r>
        <w:t>1</w:t>
      </w:r>
      <w:r w:rsidRPr="0073469F">
        <w:t>:</w:t>
      </w:r>
      <w:r w:rsidRPr="0073469F">
        <w:tab/>
        <w:t xml:space="preserve">The </w:t>
      </w:r>
      <w:r>
        <w:t>application/</w:t>
      </w:r>
      <w:proofErr w:type="spellStart"/>
      <w:r>
        <w:t>resource-lists+xml</w:t>
      </w:r>
      <w:proofErr w:type="spellEnd"/>
      <w:r w:rsidRPr="0073469F">
        <w:t xml:space="preserve"> MIME body contains MCPTT IDs identifying MCPTT users in a partner MCPTT system that needs to be invited to the </w:t>
      </w:r>
      <w:r>
        <w:t>prearranged</w:t>
      </w:r>
      <w:r w:rsidRPr="0073469F">
        <w:t xml:space="preserve"> group call in case of group regrouping using interrogating method as specified in 3GPP TS </w:t>
      </w:r>
      <w:r>
        <w:t>23.379</w:t>
      </w:r>
      <w:r w:rsidRPr="0073469F">
        <w:t> [3] subclause 10.6.2.4.2.</w:t>
      </w:r>
    </w:p>
    <w:p w14:paraId="1A35BB47" w14:textId="77777777" w:rsidR="00AD7E38" w:rsidRPr="009B31E0" w:rsidRDefault="00AD7E38" w:rsidP="00AD7E38">
      <w:proofErr w:type="gramStart"/>
      <w:r w:rsidRPr="0073469F">
        <w:t>then</w:t>
      </w:r>
      <w:proofErr w:type="gramEnd"/>
      <w:r w:rsidRPr="0073469F">
        <w:t xml:space="preserve"> the controlling MCPTT </w:t>
      </w:r>
      <w:r w:rsidRPr="009B31E0">
        <w:t>function:</w:t>
      </w:r>
    </w:p>
    <w:p w14:paraId="1A5E61B2" w14:textId="77777777" w:rsidR="00AD7E38" w:rsidRPr="0073469F" w:rsidRDefault="00AD7E38" w:rsidP="00AD7E38">
      <w:pPr>
        <w:pStyle w:val="B1"/>
      </w:pPr>
      <w:r w:rsidRPr="009B31E0">
        <w:t>1)</w:t>
      </w:r>
      <w:r w:rsidRPr="009B31E0">
        <w:tab/>
      </w:r>
      <w:proofErr w:type="gramStart"/>
      <w:r w:rsidRPr="009B31E0">
        <w:t>shall</w:t>
      </w:r>
      <w:proofErr w:type="gramEnd"/>
      <w:r w:rsidRPr="009B31E0">
        <w:t xml:space="preserve"> check if the number of members of the MCPTT group exceeds the value contained in the &lt;on-network-max-participant-count&gt; element of the group document as specified in 3GPP TS 24.481 [31]. If exceeded, the controlling MCPTT function shall invite only &lt;on-network-</w:t>
      </w:r>
      <w:r w:rsidRPr="0073469F">
        <w:t xml:space="preserve">max-participant-count&gt; members from the </w:t>
      </w:r>
      <w:r>
        <w:t>application/</w:t>
      </w:r>
      <w:proofErr w:type="spellStart"/>
      <w:r>
        <w:t>resource-lists+xml</w:t>
      </w:r>
      <w:proofErr w:type="spellEnd"/>
      <w:r w:rsidRPr="0073469F">
        <w:t xml:space="preserve"> MIME body; and</w:t>
      </w:r>
    </w:p>
    <w:p w14:paraId="31D6A768" w14:textId="77777777" w:rsidR="00AD7E38" w:rsidRPr="0073469F" w:rsidRDefault="00AD7E38" w:rsidP="00AD7E38">
      <w:pPr>
        <w:pStyle w:val="NO"/>
      </w:pPr>
      <w:r w:rsidRPr="0073469F">
        <w:t>NOTE </w:t>
      </w:r>
      <w:r>
        <w:t>2</w:t>
      </w:r>
      <w:r w:rsidRPr="0073469F">
        <w:t>:</w:t>
      </w:r>
      <w:r w:rsidRPr="0073469F">
        <w:tab/>
        <w:t>The &lt;</w:t>
      </w:r>
      <w:r>
        <w:t>on-network-</w:t>
      </w:r>
      <w:r w:rsidRPr="0073469F">
        <w:t xml:space="preserve">max-participant-count&gt; element indicates the maximum number of participants allowed in the </w:t>
      </w:r>
      <w:r>
        <w:t>prearranged</w:t>
      </w:r>
      <w:r w:rsidRPr="0073469F">
        <w:t xml:space="preserve"> group session</w:t>
      </w:r>
      <w:r>
        <w:t xml:space="preserve"> </w:t>
      </w:r>
      <w:proofErr w:type="gramStart"/>
      <w:r>
        <w:t>It</w:t>
      </w:r>
      <w:proofErr w:type="gramEnd"/>
      <w:r>
        <w:t xml:space="preserve"> is operator policy that determines which participants in the </w:t>
      </w:r>
      <w:r w:rsidRPr="0073469F">
        <w:t>application/</w:t>
      </w:r>
      <w:proofErr w:type="spellStart"/>
      <w:r w:rsidRPr="0073469F">
        <w:t>resource-lists+xml</w:t>
      </w:r>
      <w:proofErr w:type="spellEnd"/>
      <w:r w:rsidRPr="0073469F">
        <w:t xml:space="preserve"> MIME body</w:t>
      </w:r>
      <w:r>
        <w:t xml:space="preserve"> are invited to the group call</w:t>
      </w:r>
      <w:r w:rsidRPr="0073469F">
        <w:t>.</w:t>
      </w:r>
    </w:p>
    <w:p w14:paraId="12E10E09" w14:textId="77777777" w:rsidR="00AD7E38" w:rsidRPr="00377298" w:rsidRDefault="00AD7E38" w:rsidP="00AD7E38">
      <w:pPr>
        <w:pStyle w:val="B1"/>
      </w:pPr>
      <w:r w:rsidRPr="0073469F">
        <w:t>2)</w:t>
      </w:r>
      <w:r w:rsidRPr="0073469F">
        <w:tab/>
      </w:r>
      <w:proofErr w:type="gramStart"/>
      <w:r w:rsidRPr="0073469F">
        <w:t>shall</w:t>
      </w:r>
      <w:proofErr w:type="gramEnd"/>
      <w:r w:rsidRPr="0073469F">
        <w:t xml:space="preserve"> invite MCPTT users as specified in this subclause using the list of MCPTT IDs in URI-List.</w:t>
      </w:r>
    </w:p>
    <w:p w14:paraId="5EE42D29" w14:textId="77777777" w:rsidR="00AD7E38" w:rsidRPr="0073469F" w:rsidRDefault="00AD7E38" w:rsidP="00AD7E38">
      <w:pPr>
        <w:rPr>
          <w:rFonts w:eastAsia="SimSun"/>
        </w:rPr>
      </w:pPr>
      <w:r w:rsidRPr="0073469F">
        <w:rPr>
          <w:rFonts w:eastAsia="SimSun"/>
        </w:rPr>
        <w:t>Upon receiving a SIP 200 (OK) response for the SIP INVITE request the controlling MCPTT function:</w:t>
      </w:r>
    </w:p>
    <w:p w14:paraId="72A55914" w14:textId="77777777" w:rsidR="00AD7E38" w:rsidRPr="0073469F" w:rsidRDefault="00AD7E38" w:rsidP="00AD7E38">
      <w:pPr>
        <w:pStyle w:val="B1"/>
        <w:rPr>
          <w:rFonts w:eastAsia="SimSun"/>
        </w:rPr>
      </w:pPr>
      <w:r w:rsidRPr="0073469F">
        <w:rPr>
          <w:rFonts w:eastAsia="SimSun"/>
        </w:rPr>
        <w:t>1)</w:t>
      </w:r>
      <w:r w:rsidRPr="0073469F">
        <w:rPr>
          <w:rFonts w:eastAsia="SimSun"/>
        </w:rPr>
        <w:tab/>
      </w:r>
      <w:proofErr w:type="gramStart"/>
      <w:r w:rsidRPr="0073469F">
        <w:rPr>
          <w:rFonts w:eastAsia="SimSun"/>
        </w:rPr>
        <w:t>shall</w:t>
      </w:r>
      <w:proofErr w:type="gramEnd"/>
      <w:r w:rsidRPr="0073469F">
        <w:rPr>
          <w:rFonts w:eastAsia="SimSun"/>
        </w:rPr>
        <w:t xml:space="preserve"> interact with the media plane as specified in 3GPP TS 24.380 [5] subclause 6.3</w:t>
      </w:r>
      <w:r>
        <w:rPr>
          <w:rFonts w:eastAsia="SimSun"/>
        </w:rPr>
        <w:t>;</w:t>
      </w:r>
    </w:p>
    <w:p w14:paraId="4C5756A4" w14:textId="77777777" w:rsidR="00AD7E38" w:rsidRDefault="00AD7E38" w:rsidP="00AD7E38">
      <w:pPr>
        <w:pStyle w:val="NO"/>
        <w:rPr>
          <w:rFonts w:eastAsia="SimSun"/>
        </w:rPr>
      </w:pPr>
      <w:r w:rsidRPr="0073469F">
        <w:rPr>
          <w:rFonts w:eastAsia="SimSun"/>
        </w:rPr>
        <w:t>NOTE</w:t>
      </w:r>
      <w:r>
        <w:rPr>
          <w:rFonts w:eastAsia="SimSun"/>
        </w:rPr>
        <w:t> 3</w:t>
      </w:r>
      <w:r w:rsidRPr="0073469F">
        <w:rPr>
          <w:rFonts w:eastAsia="SimSun"/>
        </w:rPr>
        <w:t>:</w:t>
      </w:r>
      <w:r w:rsidRPr="0073469F">
        <w:rPr>
          <w:rFonts w:eastAsia="SimSun"/>
        </w:rPr>
        <w:tab/>
        <w:t>The procedures executed by the controlling MCPTT function prior to sending a response to the inviting MCPTT client are specified in subclause 10.1.1.4.2.</w:t>
      </w:r>
    </w:p>
    <w:p w14:paraId="4DA3AD84" w14:textId="77777777" w:rsidR="00AD7E38" w:rsidRPr="0059693F" w:rsidRDefault="00AD7E38" w:rsidP="00AD7E38">
      <w:pPr>
        <w:pStyle w:val="B1"/>
        <w:rPr>
          <w:rFonts w:eastAsia="SimSun"/>
        </w:rPr>
      </w:pPr>
      <w:r>
        <w:rPr>
          <w:rFonts w:eastAsia="SimSun"/>
        </w:rPr>
        <w:lastRenderedPageBreak/>
        <w:t>2)</w:t>
      </w:r>
      <w:r>
        <w:rPr>
          <w:rFonts w:eastAsia="SimSun"/>
        </w:rPr>
        <w:tab/>
        <w:t>if at least one of the invited MCPTT clients has subscribed to the conference package, shall subscribe to the conference event package in the non-controlling MCPTT function as specified in subclause 10.1.3.4.3; and</w:t>
      </w:r>
    </w:p>
    <w:p w14:paraId="1B4475ED" w14:textId="77777777" w:rsidR="00AD7E38" w:rsidRDefault="00AD7E38" w:rsidP="00AD7E38">
      <w:pPr>
        <w:pStyle w:val="B1"/>
        <w:rPr>
          <w:rFonts w:eastAsia="SimSun"/>
        </w:rPr>
      </w:pPr>
      <w:r>
        <w:rPr>
          <w:rFonts w:eastAsia="SimSun"/>
          <w:lang w:val="en-US"/>
        </w:rPr>
        <w:t>3</w:t>
      </w:r>
      <w:r>
        <w:rPr>
          <w:rFonts w:eastAsia="SimSun"/>
        </w:rPr>
        <w:t>)</w:t>
      </w:r>
      <w:r>
        <w:rPr>
          <w:rFonts w:eastAsia="SimSun"/>
        </w:rPr>
        <w:tab/>
      </w:r>
      <w:proofErr w:type="gramStart"/>
      <w:r>
        <w:rPr>
          <w:rFonts w:eastAsia="SimSun"/>
        </w:rPr>
        <w:t>if</w:t>
      </w:r>
      <w:proofErr w:type="gramEnd"/>
      <w:r>
        <w:rPr>
          <w:rFonts w:eastAsia="SimSun"/>
        </w:rPr>
        <w:t xml:space="preserve"> the 200 (OK) response includes the &lt;floor-state&gt; element set to "floor-taken", shall wait for a SIP INFO request containing a floor request from the non-controlling MCPTT function.</w:t>
      </w:r>
    </w:p>
    <w:p w14:paraId="2C6CB7D3" w14:textId="77777777" w:rsidR="00AD7E38" w:rsidRDefault="00AD7E38" w:rsidP="00AD7E38">
      <w:pPr>
        <w:rPr>
          <w:rFonts w:eastAsia="SimSun"/>
        </w:rPr>
      </w:pPr>
      <w:r>
        <w:rPr>
          <w:rFonts w:eastAsia="SimSun"/>
        </w:rPr>
        <w:t xml:space="preserve">Upon receiving a </w:t>
      </w:r>
      <w:r w:rsidRPr="0073469F">
        <w:t xml:space="preserve">SIP </w:t>
      </w:r>
      <w:r>
        <w:t xml:space="preserve">INFO </w:t>
      </w:r>
      <w:r w:rsidRPr="0073469F">
        <w:t xml:space="preserve">request </w:t>
      </w:r>
      <w:r>
        <w:t>containing</w:t>
      </w:r>
      <w:r w:rsidRPr="0073469F">
        <w:t xml:space="preserve"> </w:t>
      </w:r>
      <w:r>
        <w:t>a floor request where</w:t>
      </w:r>
      <w:r>
        <w:rPr>
          <w:rFonts w:eastAsia="SimSun"/>
        </w:rPr>
        <w:t>:</w:t>
      </w:r>
    </w:p>
    <w:p w14:paraId="61D4F25E" w14:textId="77777777" w:rsidR="00AD7E38" w:rsidRPr="007E6F2E" w:rsidRDefault="00AD7E38" w:rsidP="00AD7E38">
      <w:pPr>
        <w:pStyle w:val="B1"/>
        <w:rPr>
          <w:rFonts w:eastAsia="SimSun"/>
          <w:lang w:val="en-US"/>
        </w:rPr>
      </w:pPr>
      <w:r w:rsidRPr="007E6F2E">
        <w:rPr>
          <w:rFonts w:eastAsia="SimSun"/>
          <w:lang w:val="en-US"/>
        </w:rPr>
        <w:t>1)</w:t>
      </w:r>
      <w:r w:rsidRPr="007E6F2E">
        <w:rPr>
          <w:rFonts w:eastAsia="SimSun"/>
          <w:lang w:val="en-US"/>
        </w:rPr>
        <w:tab/>
      </w:r>
      <w:proofErr w:type="gramStart"/>
      <w:r w:rsidRPr="007E6F2E">
        <w:rPr>
          <w:rFonts w:eastAsia="SimSun"/>
          <w:lang w:val="en-US"/>
        </w:rPr>
        <w:t>the</w:t>
      </w:r>
      <w:proofErr w:type="gramEnd"/>
      <w:r w:rsidRPr="007E6F2E">
        <w:rPr>
          <w:rFonts w:eastAsia="SimSun"/>
          <w:lang w:val="en-US"/>
        </w:rPr>
        <w:t xml:space="preserve"> Request-URI contains an MCPTT session ID identifying an ongoing temporary group session;</w:t>
      </w:r>
      <w:r>
        <w:rPr>
          <w:rFonts w:eastAsia="SimSun"/>
          <w:lang w:val="en-US"/>
        </w:rPr>
        <w:t xml:space="preserve"> and</w:t>
      </w:r>
    </w:p>
    <w:p w14:paraId="4162DC63" w14:textId="77777777" w:rsidR="00AD7E38" w:rsidRPr="007E6F2E" w:rsidRDefault="00AD7E38" w:rsidP="00AD7E38">
      <w:pPr>
        <w:pStyle w:val="B1"/>
        <w:rPr>
          <w:rFonts w:eastAsia="SimSun"/>
          <w:lang w:val="en-US"/>
        </w:rPr>
      </w:pPr>
      <w:r w:rsidRPr="007E6F2E">
        <w:rPr>
          <w:rFonts w:eastAsia="SimSun"/>
          <w:lang w:val="en-US"/>
        </w:rPr>
        <w:t>2)</w:t>
      </w:r>
      <w:r w:rsidRPr="007E6F2E">
        <w:rPr>
          <w:rFonts w:eastAsia="SimSun"/>
          <w:lang w:val="en-US"/>
        </w:rPr>
        <w:tab/>
      </w:r>
      <w:proofErr w:type="gramStart"/>
      <w:r w:rsidRPr="007E6F2E">
        <w:rPr>
          <w:rFonts w:eastAsia="SimSun"/>
          <w:lang w:val="en-US"/>
        </w:rPr>
        <w:t>the</w:t>
      </w:r>
      <w:proofErr w:type="gramEnd"/>
      <w:r w:rsidRPr="007E6F2E">
        <w:rPr>
          <w:rFonts w:eastAsia="SimSun"/>
          <w:lang w:val="en-US"/>
        </w:rPr>
        <w:t xml:space="preserve"> application/vnd.3gpp.mcptt-info+xml MIME body contains the &lt;</w:t>
      </w:r>
      <w:r>
        <w:t>mcptt-calling-group-id</w:t>
      </w:r>
      <w:r w:rsidRPr="007E6F2E">
        <w:rPr>
          <w:lang w:val="en-US"/>
        </w:rPr>
        <w:t>&gt; element with the</w:t>
      </w:r>
      <w:r w:rsidRPr="007E6F2E">
        <w:rPr>
          <w:rFonts w:eastAsia="SimSun"/>
          <w:lang w:val="en-US"/>
        </w:rPr>
        <w:t xml:space="preserve"> MCPTT group ID of a MCPTT group invited to the temporary group session;</w:t>
      </w:r>
    </w:p>
    <w:p w14:paraId="08AD8C73" w14:textId="77777777" w:rsidR="00AD7E38" w:rsidRDefault="00AD7E38" w:rsidP="00AD7E38">
      <w:pPr>
        <w:rPr>
          <w:rFonts w:eastAsia="SimSun"/>
        </w:rPr>
      </w:pPr>
      <w:proofErr w:type="gramStart"/>
      <w:r>
        <w:rPr>
          <w:rFonts w:eastAsia="SimSun"/>
        </w:rPr>
        <w:t>then</w:t>
      </w:r>
      <w:proofErr w:type="gramEnd"/>
      <w:r>
        <w:rPr>
          <w:rFonts w:eastAsia="SimSun"/>
        </w:rPr>
        <w:t xml:space="preserve"> the controlling MCPTT function:</w:t>
      </w:r>
    </w:p>
    <w:p w14:paraId="04F1BA06" w14:textId="77777777" w:rsidR="00AD7E38" w:rsidRDefault="00AD7E38" w:rsidP="00AD7E38">
      <w:pPr>
        <w:pStyle w:val="B1"/>
        <w:rPr>
          <w:rFonts w:eastAsia="SimSun"/>
        </w:rPr>
      </w:pPr>
      <w:r>
        <w:rPr>
          <w:rFonts w:eastAsia="SimSun"/>
        </w:rPr>
        <w:t>1)</w:t>
      </w:r>
      <w:r>
        <w:rPr>
          <w:rFonts w:eastAsia="SimSun"/>
        </w:rPr>
        <w:tab/>
        <w:t>shall send a SIP 200 (OK) response to the SIP INFO request to the non-controlling MCPTT function as specified in 3GPP TS 24.229 [4]; and</w:t>
      </w:r>
    </w:p>
    <w:p w14:paraId="487A2C08" w14:textId="77777777" w:rsidR="00AD7E38" w:rsidRPr="0059693F" w:rsidRDefault="00AD7E38" w:rsidP="00AD7E38">
      <w:pPr>
        <w:pStyle w:val="B1"/>
        <w:rPr>
          <w:noProof/>
        </w:rPr>
      </w:pPr>
      <w:r>
        <w:rPr>
          <w:rFonts w:eastAsia="SimSun"/>
        </w:rPr>
        <w:t>2</w:t>
      </w:r>
      <w:r w:rsidRPr="0073469F">
        <w:rPr>
          <w:rFonts w:eastAsia="SimSun"/>
        </w:rPr>
        <w:t>)</w:t>
      </w:r>
      <w:r w:rsidRPr="0073469F">
        <w:rPr>
          <w:rFonts w:eastAsia="SimSun"/>
        </w:rPr>
        <w:tab/>
      </w:r>
      <w:proofErr w:type="gramStart"/>
      <w:r w:rsidRPr="0073469F">
        <w:rPr>
          <w:rFonts w:eastAsia="SimSun"/>
        </w:rPr>
        <w:t>shall</w:t>
      </w:r>
      <w:proofErr w:type="gramEnd"/>
      <w:r w:rsidRPr="0073469F">
        <w:rPr>
          <w:rFonts w:eastAsia="SimSun"/>
        </w:rPr>
        <w:t xml:space="preserve"> interact with the media plane as specified in 3GPP TS 24.380 [5] subclause 6.3</w:t>
      </w:r>
      <w:r>
        <w:rPr>
          <w:rFonts w:eastAsia="SimSun"/>
        </w:rPr>
        <w:t>.</w:t>
      </w:r>
    </w:p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p w14:paraId="795E8A2E" w14:textId="44CBCC52" w:rsidR="00665435" w:rsidRPr="00665435" w:rsidRDefault="00665435" w:rsidP="00665435">
      <w:pPr>
        <w:jc w:val="center"/>
        <w:rPr>
          <w:b/>
          <w:noProof/>
          <w:sz w:val="28"/>
        </w:rPr>
      </w:pPr>
      <w:r w:rsidRPr="00665435">
        <w:rPr>
          <w:b/>
          <w:noProof/>
          <w:sz w:val="28"/>
          <w:highlight w:val="cyan"/>
        </w:rPr>
        <w:t xml:space="preserve">* * * * * </w:t>
      </w:r>
      <w:r>
        <w:rPr>
          <w:b/>
          <w:noProof/>
          <w:sz w:val="28"/>
          <w:highlight w:val="cyan"/>
        </w:rPr>
        <w:t>END</w:t>
      </w:r>
      <w:r w:rsidRPr="00665435">
        <w:rPr>
          <w:b/>
          <w:noProof/>
          <w:sz w:val="28"/>
          <w:highlight w:val="cyan"/>
        </w:rPr>
        <w:t xml:space="preserve"> CHANGE</w:t>
      </w:r>
      <w:r>
        <w:rPr>
          <w:b/>
          <w:noProof/>
          <w:sz w:val="28"/>
          <w:highlight w:val="cyan"/>
        </w:rPr>
        <w:t>S</w:t>
      </w:r>
      <w:r w:rsidRPr="00665435">
        <w:rPr>
          <w:b/>
          <w:noProof/>
          <w:sz w:val="28"/>
          <w:highlight w:val="cyan"/>
        </w:rPr>
        <w:t xml:space="preserve"> * * * * *</w:t>
      </w:r>
    </w:p>
    <w:p w14:paraId="3AE80F15" w14:textId="77777777" w:rsidR="00665435" w:rsidRDefault="00665435" w:rsidP="00665435">
      <w:pPr>
        <w:rPr>
          <w:noProof/>
        </w:rPr>
      </w:pPr>
    </w:p>
    <w:p w14:paraId="03412419" w14:textId="77777777" w:rsidR="00665435" w:rsidRDefault="00665435" w:rsidP="00665435">
      <w:pPr>
        <w:rPr>
          <w:noProof/>
        </w:rPr>
      </w:pPr>
    </w:p>
    <w:sectPr w:rsidR="00665435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1E5F6ED" w14:textId="77777777" w:rsidR="0081427E" w:rsidRDefault="0081427E">
      <w:r>
        <w:separator/>
      </w:r>
    </w:p>
  </w:endnote>
  <w:endnote w:type="continuationSeparator" w:id="0">
    <w:p w14:paraId="6A1E1C84" w14:textId="77777777" w:rsidR="0081427E" w:rsidRDefault="008142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9129F8F" w14:textId="77777777" w:rsidR="0081427E" w:rsidRDefault="0081427E">
      <w:r>
        <w:separator/>
      </w:r>
    </w:p>
  </w:footnote>
  <w:footnote w:type="continuationSeparator" w:id="0">
    <w:p w14:paraId="2908E8A6" w14:textId="77777777" w:rsidR="0081427E" w:rsidRDefault="008142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2CDF7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ike Dolan-1">
    <w15:presenceInfo w15:providerId="None" w15:userId="Mike Dolan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80781"/>
    <w:rsid w:val="000A1F6F"/>
    <w:rsid w:val="000A6394"/>
    <w:rsid w:val="000B43A1"/>
    <w:rsid w:val="000B7FED"/>
    <w:rsid w:val="000C038A"/>
    <w:rsid w:val="000C6598"/>
    <w:rsid w:val="000E1C0F"/>
    <w:rsid w:val="0011040F"/>
    <w:rsid w:val="00143DCF"/>
    <w:rsid w:val="00145D43"/>
    <w:rsid w:val="00185EEA"/>
    <w:rsid w:val="00192C46"/>
    <w:rsid w:val="0019338C"/>
    <w:rsid w:val="001A08B3"/>
    <w:rsid w:val="001A7B60"/>
    <w:rsid w:val="001B52F0"/>
    <w:rsid w:val="001B7A65"/>
    <w:rsid w:val="001D79CD"/>
    <w:rsid w:val="001E41F3"/>
    <w:rsid w:val="00205FD2"/>
    <w:rsid w:val="00227EAD"/>
    <w:rsid w:val="0026004D"/>
    <w:rsid w:val="002640DD"/>
    <w:rsid w:val="00275D12"/>
    <w:rsid w:val="00284FEB"/>
    <w:rsid w:val="00285737"/>
    <w:rsid w:val="002860C4"/>
    <w:rsid w:val="002A1ABE"/>
    <w:rsid w:val="002B5741"/>
    <w:rsid w:val="002C47D4"/>
    <w:rsid w:val="00305409"/>
    <w:rsid w:val="00357F99"/>
    <w:rsid w:val="003609EF"/>
    <w:rsid w:val="0036231A"/>
    <w:rsid w:val="00363DF6"/>
    <w:rsid w:val="003674C0"/>
    <w:rsid w:val="00374DD4"/>
    <w:rsid w:val="003B3410"/>
    <w:rsid w:val="003B3DAA"/>
    <w:rsid w:val="003E1A36"/>
    <w:rsid w:val="00410371"/>
    <w:rsid w:val="004242F1"/>
    <w:rsid w:val="004379A5"/>
    <w:rsid w:val="00443AD8"/>
    <w:rsid w:val="004560EA"/>
    <w:rsid w:val="004A6835"/>
    <w:rsid w:val="004B181B"/>
    <w:rsid w:val="004B75B7"/>
    <w:rsid w:val="004C1C65"/>
    <w:rsid w:val="004E1669"/>
    <w:rsid w:val="0051580D"/>
    <w:rsid w:val="00547111"/>
    <w:rsid w:val="00570453"/>
    <w:rsid w:val="00570D54"/>
    <w:rsid w:val="00592D74"/>
    <w:rsid w:val="005E2C44"/>
    <w:rsid w:val="00621188"/>
    <w:rsid w:val="006257ED"/>
    <w:rsid w:val="00665435"/>
    <w:rsid w:val="00677E82"/>
    <w:rsid w:val="00695808"/>
    <w:rsid w:val="006B46FB"/>
    <w:rsid w:val="006C0497"/>
    <w:rsid w:val="006E21FB"/>
    <w:rsid w:val="0074237A"/>
    <w:rsid w:val="00792342"/>
    <w:rsid w:val="007977A8"/>
    <w:rsid w:val="007B512A"/>
    <w:rsid w:val="007C2097"/>
    <w:rsid w:val="007D5657"/>
    <w:rsid w:val="007D6A07"/>
    <w:rsid w:val="007F7259"/>
    <w:rsid w:val="008040A8"/>
    <w:rsid w:val="0081427E"/>
    <w:rsid w:val="008279FA"/>
    <w:rsid w:val="008438B9"/>
    <w:rsid w:val="008626E7"/>
    <w:rsid w:val="00870EE7"/>
    <w:rsid w:val="008863B9"/>
    <w:rsid w:val="008A45A6"/>
    <w:rsid w:val="008F686C"/>
    <w:rsid w:val="009148DE"/>
    <w:rsid w:val="00941BFE"/>
    <w:rsid w:val="00941E30"/>
    <w:rsid w:val="00971D51"/>
    <w:rsid w:val="009777D9"/>
    <w:rsid w:val="00991B88"/>
    <w:rsid w:val="009A5753"/>
    <w:rsid w:val="009A579D"/>
    <w:rsid w:val="009B31E0"/>
    <w:rsid w:val="009E3297"/>
    <w:rsid w:val="009E6C24"/>
    <w:rsid w:val="009F734F"/>
    <w:rsid w:val="00A246B6"/>
    <w:rsid w:val="00A47E70"/>
    <w:rsid w:val="00A50CF0"/>
    <w:rsid w:val="00A542A2"/>
    <w:rsid w:val="00A7671C"/>
    <w:rsid w:val="00A84123"/>
    <w:rsid w:val="00AA2CBC"/>
    <w:rsid w:val="00AC5820"/>
    <w:rsid w:val="00AD1CD8"/>
    <w:rsid w:val="00AD7E38"/>
    <w:rsid w:val="00AE1F3F"/>
    <w:rsid w:val="00B258BB"/>
    <w:rsid w:val="00B327E3"/>
    <w:rsid w:val="00B61AF8"/>
    <w:rsid w:val="00B67B97"/>
    <w:rsid w:val="00B968C8"/>
    <w:rsid w:val="00BA15F7"/>
    <w:rsid w:val="00BA3EC5"/>
    <w:rsid w:val="00BA51D9"/>
    <w:rsid w:val="00BB5DFC"/>
    <w:rsid w:val="00BD279D"/>
    <w:rsid w:val="00BD6BB8"/>
    <w:rsid w:val="00C21014"/>
    <w:rsid w:val="00C50194"/>
    <w:rsid w:val="00C66BA2"/>
    <w:rsid w:val="00C75CB0"/>
    <w:rsid w:val="00C95985"/>
    <w:rsid w:val="00CC5026"/>
    <w:rsid w:val="00CC68D0"/>
    <w:rsid w:val="00D03F9A"/>
    <w:rsid w:val="00D06D51"/>
    <w:rsid w:val="00D24991"/>
    <w:rsid w:val="00D50255"/>
    <w:rsid w:val="00D66520"/>
    <w:rsid w:val="00DA3849"/>
    <w:rsid w:val="00DC71FB"/>
    <w:rsid w:val="00DE34CF"/>
    <w:rsid w:val="00E13F3D"/>
    <w:rsid w:val="00E34898"/>
    <w:rsid w:val="00E4130C"/>
    <w:rsid w:val="00E8079D"/>
    <w:rsid w:val="00EB09B7"/>
    <w:rsid w:val="00EE7D7C"/>
    <w:rsid w:val="00F25D98"/>
    <w:rsid w:val="00F300FB"/>
    <w:rsid w:val="00F87D25"/>
    <w:rsid w:val="00FB6386"/>
    <w:rsid w:val="00FE2434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5,H5-Heading 5,Heading5,l5,heading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665435"/>
    <w:pPr>
      <w:ind w:left="720"/>
      <w:contextualSpacing/>
    </w:pPr>
  </w:style>
  <w:style w:type="character" w:customStyle="1" w:styleId="B2Char">
    <w:name w:val="B2 Char"/>
    <w:link w:val="B2"/>
    <w:rsid w:val="00205FD2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205FD2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205FD2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205FD2"/>
    <w:rPr>
      <w:rFonts w:ascii="Times New Roman" w:hAnsi="Times New Roman"/>
      <w:lang w:val="en-GB" w:eastAsia="en-US"/>
    </w:rPr>
  </w:style>
  <w:style w:type="character" w:customStyle="1" w:styleId="Heading5Char">
    <w:name w:val="Heading 5 Char"/>
    <w:aliases w:val="H5 Char,h5 Char,5 Char,H5-Heading 5 Char,Heading5 Char,l5 Char,heading5 Char"/>
    <w:link w:val="Heading5"/>
    <w:rsid w:val="00443AD8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D5E5BD-9DD0-4EB6-9F84-E8ECF1DDB1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996</Words>
  <Characters>5682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6665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Mike Dolan-1</cp:lastModifiedBy>
  <cp:revision>4</cp:revision>
  <cp:lastPrinted>1900-01-01T06:00:00Z</cp:lastPrinted>
  <dcterms:created xsi:type="dcterms:W3CDTF">2020-04-27T16:50:00Z</dcterms:created>
  <dcterms:modified xsi:type="dcterms:W3CDTF">2020-05-22T22:07:00Z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